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8323FF">
        <w:rPr>
          <w:rFonts w:ascii="Arial" w:hAnsi="Arial"/>
          <w:b/>
          <w:noProof/>
          <w:sz w:val="24"/>
          <w:lang w:eastAsia="en-US"/>
        </w:rPr>
        <w:t>130</w:t>
      </w:r>
      <w:r w:rsidR="00FF698E">
        <w:rPr>
          <w:rFonts w:ascii="Arial" w:hAnsi="Arial"/>
          <w:b/>
          <w:noProof/>
          <w:sz w:val="24"/>
          <w:lang w:eastAsia="en-US"/>
        </w:rPr>
        <w:t>5</w:t>
      </w:r>
    </w:p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La Jolla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USA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 w:rsidR="00EB406F">
        <w:rPr>
          <w:rFonts w:ascii="Arial" w:hAnsi="Arial"/>
          <w:b/>
          <w:noProof/>
          <w:sz w:val="24"/>
          <w:lang w:eastAsia="en-US"/>
        </w:rPr>
        <w:t>1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– 1</w:t>
      </w:r>
      <w:r w:rsidR="00EB406F">
        <w:rPr>
          <w:rFonts w:ascii="Arial" w:hAnsi="Arial"/>
          <w:b/>
          <w:noProof/>
          <w:sz w:val="24"/>
          <w:lang w:eastAsia="en-US"/>
        </w:rPr>
        <w:t>4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June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D804D7">
        <w:rPr>
          <w:rFonts w:eastAsiaTheme="minorEastAsia" w:cs="Arial"/>
          <w:b/>
          <w:bCs/>
          <w:sz w:val="24"/>
          <w:lang w:val="en-US" w:eastAsia="zh-CN"/>
        </w:rPr>
        <w:t>4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726668" w:rsidRPr="00726668">
        <w:rPr>
          <w:rFonts w:ascii="Arial" w:hAnsi="Arial" w:cs="Arial"/>
          <w:b/>
          <w:bCs/>
          <w:sz w:val="24"/>
        </w:rPr>
        <w:t xml:space="preserve">Text proposal to TR37.910 </w:t>
      </w:r>
      <w:r w:rsidR="00FF698E" w:rsidRPr="00FF698E">
        <w:rPr>
          <w:rFonts w:ascii="Arial" w:hAnsi="Arial" w:cs="Arial"/>
          <w:b/>
          <w:bCs/>
          <w:sz w:val="24"/>
        </w:rPr>
        <w:t xml:space="preserve">on CP latency and evaluation models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B84496" w:rsidRDefault="00531F6C" w:rsidP="00B84496">
      <w:pPr>
        <w:spacing w:after="0"/>
        <w:rPr>
          <w:lang w:eastAsia="zh-CN"/>
        </w:rPr>
      </w:pPr>
      <w:r>
        <w:rPr>
          <w:lang w:eastAsia="zh-CN"/>
        </w:rPr>
        <w:t>After RAN#79 meeting, there are further progress in RAN WGs on the study on self evaluation towards IMT-2020 submission. These progress</w:t>
      </w:r>
      <w:r w:rsidR="00F32DB4">
        <w:rPr>
          <w:lang w:eastAsia="zh-CN"/>
        </w:rPr>
        <w:t>es</w:t>
      </w:r>
      <w:r>
        <w:rPr>
          <w:lang w:eastAsia="zh-CN"/>
        </w:rPr>
        <w:t xml:space="preserve"> </w:t>
      </w:r>
      <w:r w:rsidR="00F32DB4">
        <w:rPr>
          <w:lang w:eastAsia="zh-CN"/>
        </w:rPr>
        <w:t>are</w:t>
      </w:r>
      <w:r>
        <w:rPr>
          <w:lang w:eastAsia="zh-CN"/>
        </w:rPr>
        <w:t xml:space="preserve"> considered to be captured in TR37.910.</w:t>
      </w:r>
    </w:p>
    <w:p w:rsidR="0000005C" w:rsidRDefault="0000005C" w:rsidP="0000005C">
      <w:pPr>
        <w:spacing w:beforeLines="50" w:before="120" w:after="0"/>
        <w:rPr>
          <w:lang w:eastAsia="zh-CN"/>
        </w:rPr>
      </w:pPr>
      <w:r>
        <w:rPr>
          <w:lang w:eastAsia="zh-CN"/>
        </w:rPr>
        <w:t>In this contribution, the text proposals are made on the following aspects based on the progress in RAN WGs:</w:t>
      </w:r>
    </w:p>
    <w:p w:rsidR="0000005C" w:rsidRPr="001F34CC" w:rsidRDefault="0000005C" w:rsidP="001F34CC">
      <w:pPr>
        <w:pStyle w:val="aa"/>
        <w:numPr>
          <w:ilvl w:val="0"/>
          <w:numId w:val="41"/>
        </w:numPr>
        <w:spacing w:beforeLines="50" w:before="120"/>
        <w:rPr>
          <w:sz w:val="20"/>
        </w:rPr>
      </w:pPr>
      <w:r w:rsidRPr="001F34CC">
        <w:rPr>
          <w:sz w:val="20"/>
        </w:rPr>
        <w:t>Preliminary evaluatio</w:t>
      </w:r>
      <w:bookmarkStart w:id="0" w:name="_GoBack"/>
      <w:bookmarkEnd w:id="0"/>
      <w:r w:rsidRPr="001F34CC">
        <w:rPr>
          <w:sz w:val="20"/>
        </w:rPr>
        <w:t>n for control plane latency for LTE based on RAN2 agreements.</w:t>
      </w:r>
    </w:p>
    <w:p w:rsidR="0000005C" w:rsidRPr="001F34CC" w:rsidRDefault="0000005C" w:rsidP="001F34CC">
      <w:pPr>
        <w:pStyle w:val="aa"/>
        <w:numPr>
          <w:ilvl w:val="0"/>
          <w:numId w:val="41"/>
        </w:numPr>
        <w:spacing w:beforeLines="50" w:before="120"/>
        <w:rPr>
          <w:bCs/>
          <w:sz w:val="20"/>
        </w:rPr>
      </w:pPr>
      <w:r w:rsidRPr="001F34CC">
        <w:rPr>
          <w:sz w:val="20"/>
        </w:rPr>
        <w:t xml:space="preserve">Evaluation method </w:t>
      </w:r>
      <w:r w:rsidR="00392A1C">
        <w:rPr>
          <w:sz w:val="20"/>
        </w:rPr>
        <w:t xml:space="preserve">and assumptions </w:t>
      </w:r>
      <w:r w:rsidRPr="001F34CC">
        <w:rPr>
          <w:sz w:val="20"/>
        </w:rPr>
        <w:t>for mobility for both system level and link level part based on RAN1 agreements.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0005C">
        <w:rPr>
          <w:lang w:val="en-US" w:eastAsia="zh-CN"/>
        </w:rPr>
        <w:t>update TR37.910 as in the attachment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484" w:rsidRDefault="00014484">
      <w:pPr>
        <w:spacing w:after="0"/>
      </w:pPr>
      <w:r>
        <w:separator/>
      </w:r>
    </w:p>
  </w:endnote>
  <w:endnote w:type="continuationSeparator" w:id="0">
    <w:p w:rsidR="00014484" w:rsidRDefault="000144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484" w:rsidRDefault="00014484">
      <w:pPr>
        <w:spacing w:after="0"/>
      </w:pPr>
      <w:r>
        <w:separator/>
      </w:r>
    </w:p>
  </w:footnote>
  <w:footnote w:type="continuationSeparator" w:id="0">
    <w:p w:rsidR="00014484" w:rsidRDefault="000144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5B2C2E">
      <w:fldChar w:fldCharType="begin"/>
    </w:r>
    <w:r>
      <w:instrText>PAGE</w:instrText>
    </w:r>
    <w:r w:rsidR="005B2C2E">
      <w:fldChar w:fldCharType="separate"/>
    </w:r>
    <w:r>
      <w:t>4</w:t>
    </w:r>
    <w:r w:rsidR="005B2C2E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2.6pt;height:24.45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005C"/>
    <w:rsid w:val="0000379E"/>
    <w:rsid w:val="00014484"/>
    <w:rsid w:val="00016357"/>
    <w:rsid w:val="00024FC1"/>
    <w:rsid w:val="0003268A"/>
    <w:rsid w:val="00034073"/>
    <w:rsid w:val="0003609E"/>
    <w:rsid w:val="00044BBA"/>
    <w:rsid w:val="00056BC9"/>
    <w:rsid w:val="00065605"/>
    <w:rsid w:val="0008015E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8228D"/>
    <w:rsid w:val="001A529D"/>
    <w:rsid w:val="001B5130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79D7"/>
    <w:rsid w:val="00302C34"/>
    <w:rsid w:val="0031097D"/>
    <w:rsid w:val="00310B56"/>
    <w:rsid w:val="00316599"/>
    <w:rsid w:val="00317041"/>
    <w:rsid w:val="00343C51"/>
    <w:rsid w:val="00350176"/>
    <w:rsid w:val="00350FA3"/>
    <w:rsid w:val="003578FF"/>
    <w:rsid w:val="00367D58"/>
    <w:rsid w:val="0037109E"/>
    <w:rsid w:val="00375748"/>
    <w:rsid w:val="00376EF4"/>
    <w:rsid w:val="00392A1C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7ED1"/>
    <w:rsid w:val="004426E6"/>
    <w:rsid w:val="00453109"/>
    <w:rsid w:val="004838A7"/>
    <w:rsid w:val="004A2ACF"/>
    <w:rsid w:val="004A53DE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71A3"/>
    <w:rsid w:val="0079580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323FF"/>
    <w:rsid w:val="00861126"/>
    <w:rsid w:val="00862946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6535"/>
    <w:rsid w:val="00916089"/>
    <w:rsid w:val="0093443C"/>
    <w:rsid w:val="009374E6"/>
    <w:rsid w:val="009427B5"/>
    <w:rsid w:val="009450AB"/>
    <w:rsid w:val="00946624"/>
    <w:rsid w:val="00952E40"/>
    <w:rsid w:val="00966679"/>
    <w:rsid w:val="00977ADA"/>
    <w:rsid w:val="00980819"/>
    <w:rsid w:val="00980895"/>
    <w:rsid w:val="00980F19"/>
    <w:rsid w:val="009961DB"/>
    <w:rsid w:val="009B09D3"/>
    <w:rsid w:val="009B3E7E"/>
    <w:rsid w:val="009C2417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F14"/>
    <w:rsid w:val="00A9195E"/>
    <w:rsid w:val="00A91C9A"/>
    <w:rsid w:val="00AA1D20"/>
    <w:rsid w:val="00AA709B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17B1"/>
    <w:rsid w:val="00C24B4D"/>
    <w:rsid w:val="00C26357"/>
    <w:rsid w:val="00C30754"/>
    <w:rsid w:val="00C41509"/>
    <w:rsid w:val="00C761DA"/>
    <w:rsid w:val="00C765CC"/>
    <w:rsid w:val="00CB2B8F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2DB4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C5749"/>
    <w:rsid w:val="00FC6C4C"/>
    <w:rsid w:val="00FD2DEF"/>
    <w:rsid w:val="00FE357B"/>
    <w:rsid w:val="00FE7321"/>
    <w:rsid w:val="00FF2A70"/>
    <w:rsid w:val="00FF46B1"/>
    <w:rsid w:val="00FF6196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58EEA-0CDF-4F36-A847-4A63F391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D6332-7B7D-4CB5-9F7E-69E19A59C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51</cp:revision>
  <cp:lastPrinted>1900-01-01T08:00:00Z</cp:lastPrinted>
  <dcterms:created xsi:type="dcterms:W3CDTF">2018-06-01T19:53:00Z</dcterms:created>
  <dcterms:modified xsi:type="dcterms:W3CDTF">2018-06-12T05:12:00Z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(3)u4cJgdvr2LrzXgzddSJFNtjhK+Eibekxy+X3KLA5eOliYMQfE7AkUCshLScGh53Cdo12BGrB
1/335Qc70WaCEymNat864Ub9KrW0OMJL8L+WphEKphKc8co7/mdi89ztEE23LqnVcXpBD4zm
rBG2ZRjuJuVpGluP9voWENrGI2biHNzN78yO7S4Ox4GSg2pfvqno8m6d7+UyYLCCfTkywJ8u
yz2zKWitqQ0dPJ9827</vt:lpwstr>
  </property>
  <property fmtid="{D5CDD505-2E9C-101B-9397-08002B2CF9AE}" pid="3" name="_2015_ms_pID_7253431">
    <vt:lpwstr>UxjEJVsw6sntVUobK6tkWebteS0y2VaxL1at32No9w/v3IN8/s3mg+
K5y7sp6YvkXDlUfKN4MkY1f0fiIpkBm6pOWkW7dPjA1kOZn9DkUSOfpZmn3Y6lSXXB0/MvDW
4lF0XYwSLXvGfgq/uCFvzjQayEo+0p/N68nOGnmZSJ6hjgPeTem0gRgFw3EfRAP9ABui4tjm
e3tOCc+T++BLVmxxWhxY5Ahd2VUaaDvviIiQ</vt:lpwstr>
  </property>
  <property fmtid="{D5CDD505-2E9C-101B-9397-08002B2CF9AE}" pid="4" name="_2015_ms_pID_7253432">
    <vt:lpwstr>QDVbdqhD/t/P0G6u5rYbFJE=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1512948267</vt:lpwstr>
  </property>
</Properties>
</file>